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6F6" w:rsidRPr="00411057" w:rsidRDefault="006506F6" w:rsidP="00C74A0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6506F6" w:rsidRPr="00411057" w:rsidRDefault="006506F6" w:rsidP="00C74A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6506F6" w:rsidRPr="00411057" w:rsidRDefault="006506F6" w:rsidP="00C74A0E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6506F6" w:rsidRPr="00411057" w:rsidRDefault="006506F6" w:rsidP="00C74A0E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18.08.2022  № 206</w:t>
      </w:r>
    </w:p>
    <w:p w:rsidR="006506F6" w:rsidRPr="00C12619" w:rsidRDefault="006506F6" w:rsidP="00C74A0E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211"/>
      </w:tblGrid>
      <w:tr w:rsidR="006506F6" w:rsidRPr="00C01304">
        <w:tc>
          <w:tcPr>
            <w:tcW w:w="5211" w:type="dxa"/>
          </w:tcPr>
          <w:p w:rsidR="006506F6" w:rsidRPr="00410F4E" w:rsidRDefault="006506F6" w:rsidP="00D14E3E">
            <w:pPr>
              <w:adjustRightInd w:val="0"/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F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внесении изменений в состав </w:t>
            </w:r>
            <w:r w:rsidRPr="00410F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балансовой комиссии по оценке результатов финансово-хозяйственной  деятельности муниципальных унитарных предприятий и хозяйственных обществ с долей муниципальной собственности</w:t>
            </w:r>
          </w:p>
        </w:tc>
      </w:tr>
    </w:tbl>
    <w:p w:rsidR="006506F6" w:rsidRDefault="006506F6" w:rsidP="00455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06F6" w:rsidRDefault="006506F6" w:rsidP="00455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06F6" w:rsidRPr="00D14E3E" w:rsidRDefault="006506F6" w:rsidP="00455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4E3E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</w:t>
      </w:r>
      <w:r w:rsidRPr="00D14E3E">
        <w:rPr>
          <w:rStyle w:val="FontStyle22"/>
          <w:sz w:val="24"/>
          <w:szCs w:val="24"/>
        </w:rPr>
        <w:t>Положение</w:t>
      </w:r>
      <w:r>
        <w:rPr>
          <w:rStyle w:val="FontStyle22"/>
          <w:sz w:val="24"/>
          <w:szCs w:val="24"/>
        </w:rPr>
        <w:t>м</w:t>
      </w:r>
      <w:r w:rsidRPr="00D14E3E">
        <w:rPr>
          <w:rStyle w:val="FontStyle22"/>
          <w:sz w:val="24"/>
          <w:szCs w:val="24"/>
        </w:rPr>
        <w:t xml:space="preserve"> о балансовой комиссии по оценке финансово-хозяйственной деятельности муниципальных унитарных предприятий </w:t>
      </w:r>
      <w:r w:rsidRPr="00D14E3E">
        <w:rPr>
          <w:rFonts w:ascii="Times New Roman" w:hAnsi="Times New Roman" w:cs="Times New Roman"/>
          <w:sz w:val="24"/>
          <w:szCs w:val="24"/>
        </w:rPr>
        <w:t>и хозяйственных обществ с долей муниципальной собственности, утвержденным постановлением администрации Унечского района от 26.10.2020  года №381, в связи с кадровыми изменениями в администрации Унечского района</w:t>
      </w:r>
    </w:p>
    <w:p w:rsidR="006506F6" w:rsidRDefault="006506F6" w:rsidP="007F3E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06F6" w:rsidRPr="00C74A0E" w:rsidRDefault="006506F6" w:rsidP="00BE6E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4A0E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506F6" w:rsidRDefault="006506F6" w:rsidP="00BE6E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455377">
      <w:pPr>
        <w:pStyle w:val="Style7"/>
        <w:widowControl/>
        <w:tabs>
          <w:tab w:val="left" w:pos="1094"/>
        </w:tabs>
        <w:spacing w:line="240" w:lineRule="auto"/>
        <w:ind w:firstLine="567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1. С</w:t>
      </w:r>
      <w:r w:rsidRPr="00BE6E72">
        <w:rPr>
          <w:rStyle w:val="FontStyle22"/>
          <w:sz w:val="24"/>
          <w:szCs w:val="24"/>
        </w:rPr>
        <w:t xml:space="preserve">остав балансовой комиссии по оценке финансово-хозяйственной деятельности муниципальных унитарных предприятий </w:t>
      </w:r>
      <w:r w:rsidRPr="00BE6E72">
        <w:t>и хозяйственных обществ с долей муниципальной собственности</w:t>
      </w:r>
      <w:r>
        <w:t>,</w:t>
      </w:r>
      <w:r w:rsidRPr="00D14E3E">
        <w:t xml:space="preserve"> утвержденны</w:t>
      </w:r>
      <w:r>
        <w:t>й</w:t>
      </w:r>
      <w:r w:rsidRPr="00D14E3E">
        <w:t xml:space="preserve"> постановлением администрации Унечского района от 26.10.2020  года №381«О  балансовой комиссии по оценке результатов финансово-хозяйственной  деятельности муниципальных унитарных предприятий и хозяйственных обществ с долей муниципальной собственности</w:t>
      </w:r>
      <w:r>
        <w:t>» (Приложение 2) изложить в новой редакции согласно приложению к настоящему постановлению</w:t>
      </w:r>
      <w:r w:rsidRPr="00BE6E72">
        <w:rPr>
          <w:rStyle w:val="FontStyle22"/>
          <w:sz w:val="24"/>
          <w:szCs w:val="24"/>
        </w:rPr>
        <w:t>.</w:t>
      </w: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Pr="00C74A0E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A0E">
        <w:rPr>
          <w:rFonts w:ascii="Times New Roman" w:hAnsi="Times New Roman" w:cs="Times New Roman"/>
          <w:sz w:val="24"/>
          <w:szCs w:val="24"/>
        </w:rPr>
        <w:t xml:space="preserve"> Глава администрации района                                                                                              А.М. Кусков</w:t>
      </w: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6F6" w:rsidRDefault="006506F6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06F6" w:rsidRDefault="006506F6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6506F6" w:rsidRDefault="006506F6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ю администрации </w:t>
      </w:r>
    </w:p>
    <w:p w:rsidR="006506F6" w:rsidRPr="00FE7F33" w:rsidRDefault="006506F6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6506F6" w:rsidRDefault="006506F6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«18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>08.2022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>206</w:t>
      </w:r>
    </w:p>
    <w:p w:rsidR="006506F6" w:rsidRDefault="006506F6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06F6" w:rsidRDefault="006506F6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06F6" w:rsidRDefault="006506F6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06F6" w:rsidRPr="00FE7F33" w:rsidRDefault="006506F6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06F6" w:rsidRPr="00AC39E3" w:rsidRDefault="006506F6" w:rsidP="00CC5205">
      <w:pPr>
        <w:pStyle w:val="Style7"/>
        <w:widowControl/>
        <w:spacing w:line="276" w:lineRule="auto"/>
        <w:ind w:firstLine="0"/>
        <w:jc w:val="center"/>
        <w:rPr>
          <w:rStyle w:val="FontStyle22"/>
          <w:b/>
          <w:bCs/>
          <w:sz w:val="24"/>
          <w:szCs w:val="24"/>
        </w:rPr>
      </w:pPr>
      <w:r>
        <w:rPr>
          <w:rStyle w:val="FontStyle22"/>
          <w:b/>
          <w:bCs/>
          <w:sz w:val="24"/>
          <w:szCs w:val="24"/>
        </w:rPr>
        <w:t>С</w:t>
      </w:r>
      <w:r w:rsidRPr="00AC39E3">
        <w:rPr>
          <w:rStyle w:val="FontStyle22"/>
          <w:b/>
          <w:bCs/>
          <w:sz w:val="24"/>
          <w:szCs w:val="24"/>
        </w:rPr>
        <w:t>остав балансовой комиссии</w:t>
      </w:r>
    </w:p>
    <w:p w:rsidR="006506F6" w:rsidRDefault="006506F6" w:rsidP="00CC5205">
      <w:pPr>
        <w:pStyle w:val="Style7"/>
        <w:widowControl/>
        <w:spacing w:line="276" w:lineRule="auto"/>
        <w:ind w:firstLine="0"/>
        <w:jc w:val="center"/>
        <w:rPr>
          <w:b/>
          <w:bCs/>
        </w:rPr>
      </w:pPr>
      <w:r w:rsidRPr="00AC39E3">
        <w:rPr>
          <w:rStyle w:val="FontStyle22"/>
          <w:b/>
          <w:bCs/>
          <w:sz w:val="24"/>
          <w:szCs w:val="24"/>
        </w:rPr>
        <w:t xml:space="preserve">по оценке финансово-хозяйственной деятельности муниципальных унитарных предприятий </w:t>
      </w:r>
      <w:r w:rsidRPr="00AC39E3">
        <w:rPr>
          <w:b/>
          <w:bCs/>
        </w:rPr>
        <w:t>и хозяйственных обществ с долей муниципальной собственности</w:t>
      </w:r>
    </w:p>
    <w:p w:rsidR="006506F6" w:rsidRDefault="006506F6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6506F6" w:rsidRDefault="006506F6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6506F6" w:rsidRPr="00AC39E3" w:rsidRDefault="006506F6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6506F6" w:rsidRDefault="006506F6" w:rsidP="000B666A">
      <w:pPr>
        <w:pStyle w:val="Style7"/>
        <w:widowControl/>
        <w:spacing w:line="240" w:lineRule="exact"/>
        <w:ind w:firstLine="734"/>
      </w:pPr>
    </w:p>
    <w:tbl>
      <w:tblPr>
        <w:tblW w:w="10173" w:type="dxa"/>
        <w:tblInd w:w="-106" w:type="dxa"/>
        <w:tblLook w:val="00A0"/>
      </w:tblPr>
      <w:tblGrid>
        <w:gridCol w:w="2376"/>
        <w:gridCol w:w="5103"/>
        <w:gridCol w:w="2694"/>
      </w:tblGrid>
      <w:tr w:rsidR="006506F6" w:rsidRPr="00C01304">
        <w:tc>
          <w:tcPr>
            <w:tcW w:w="2376" w:type="dxa"/>
          </w:tcPr>
          <w:p w:rsidR="006506F6" w:rsidRPr="00C01304" w:rsidRDefault="006506F6" w:rsidP="00C01304">
            <w:pPr>
              <w:pStyle w:val="Style7"/>
              <w:widowControl/>
              <w:tabs>
                <w:tab w:val="left" w:pos="1876"/>
              </w:tabs>
              <w:spacing w:line="360" w:lineRule="auto"/>
              <w:ind w:firstLine="0"/>
            </w:pPr>
            <w:r w:rsidRPr="00C01304">
              <w:t>Кусков А.М.</w:t>
            </w:r>
          </w:p>
        </w:tc>
        <w:tc>
          <w:tcPr>
            <w:tcW w:w="5103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Глава администрации Унечского района</w:t>
            </w:r>
          </w:p>
        </w:tc>
        <w:tc>
          <w:tcPr>
            <w:tcW w:w="2694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Председатель комиссии</w:t>
            </w:r>
          </w:p>
        </w:tc>
      </w:tr>
      <w:tr w:rsidR="006506F6" w:rsidRPr="00C01304">
        <w:tc>
          <w:tcPr>
            <w:tcW w:w="2376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6506F6" w:rsidRPr="00C01304">
        <w:tc>
          <w:tcPr>
            <w:tcW w:w="2376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Конькова С.В.</w:t>
            </w:r>
          </w:p>
        </w:tc>
        <w:tc>
          <w:tcPr>
            <w:tcW w:w="5103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Ведущий специалист КУМИ</w:t>
            </w:r>
            <w:r>
              <w:t xml:space="preserve"> </w:t>
            </w:r>
            <w:r w:rsidRPr="00C01304">
              <w:t>Унечского района</w:t>
            </w:r>
          </w:p>
        </w:tc>
        <w:tc>
          <w:tcPr>
            <w:tcW w:w="2694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Секретарь комиссии</w:t>
            </w:r>
          </w:p>
        </w:tc>
      </w:tr>
      <w:tr w:rsidR="006506F6" w:rsidRPr="00C01304">
        <w:tc>
          <w:tcPr>
            <w:tcW w:w="2376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6506F6" w:rsidRPr="00C01304">
        <w:tc>
          <w:tcPr>
            <w:tcW w:w="2376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Волкович И.М.</w:t>
            </w:r>
          </w:p>
        </w:tc>
        <w:tc>
          <w:tcPr>
            <w:tcW w:w="5103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Заместитель главы администрации Унечского района</w:t>
            </w:r>
          </w:p>
        </w:tc>
        <w:tc>
          <w:tcPr>
            <w:tcW w:w="2694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Заместитель председателя комиссии</w:t>
            </w:r>
          </w:p>
        </w:tc>
      </w:tr>
      <w:tr w:rsidR="006506F6" w:rsidRPr="00C01304">
        <w:tc>
          <w:tcPr>
            <w:tcW w:w="2376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6506F6" w:rsidRPr="00C01304">
        <w:tc>
          <w:tcPr>
            <w:tcW w:w="2376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Дуда В.А.</w:t>
            </w:r>
          </w:p>
        </w:tc>
        <w:tc>
          <w:tcPr>
            <w:tcW w:w="5103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Заместитель главы администрации Унечского района</w:t>
            </w:r>
          </w:p>
        </w:tc>
        <w:tc>
          <w:tcPr>
            <w:tcW w:w="2694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Члены комиссии</w:t>
            </w:r>
          </w:p>
        </w:tc>
      </w:tr>
      <w:tr w:rsidR="006506F6" w:rsidRPr="00C01304">
        <w:tc>
          <w:tcPr>
            <w:tcW w:w="2376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Шайтур С.В.</w:t>
            </w:r>
          </w:p>
        </w:tc>
        <w:tc>
          <w:tcPr>
            <w:tcW w:w="5103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Начальник финансового управления администрации Унечского района</w:t>
            </w:r>
          </w:p>
        </w:tc>
        <w:tc>
          <w:tcPr>
            <w:tcW w:w="2694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6506F6" w:rsidRPr="00C01304">
        <w:tc>
          <w:tcPr>
            <w:tcW w:w="2376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  <w:rPr>
                <w:sz w:val="22"/>
                <w:szCs w:val="22"/>
              </w:rPr>
            </w:pPr>
            <w:r w:rsidRPr="00C01304">
              <w:t>Крутикова Е.Н.</w:t>
            </w:r>
            <w:bookmarkStart w:id="0" w:name="_GoBack"/>
            <w:bookmarkEnd w:id="0"/>
          </w:p>
        </w:tc>
        <w:tc>
          <w:tcPr>
            <w:tcW w:w="5103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  <w:r w:rsidRPr="00C01304">
              <w:t>Председатель КУМИ Унечского района</w:t>
            </w:r>
          </w:p>
        </w:tc>
        <w:tc>
          <w:tcPr>
            <w:tcW w:w="2694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6506F6" w:rsidRPr="00C01304">
        <w:tc>
          <w:tcPr>
            <w:tcW w:w="2376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6506F6" w:rsidRPr="00C01304" w:rsidRDefault="006506F6" w:rsidP="00C01304">
            <w:pPr>
              <w:pStyle w:val="Style7"/>
              <w:widowControl/>
              <w:spacing w:line="360" w:lineRule="auto"/>
              <w:ind w:firstLine="0"/>
            </w:pPr>
          </w:p>
        </w:tc>
      </w:tr>
    </w:tbl>
    <w:p w:rsidR="006506F6" w:rsidRPr="000B666A" w:rsidRDefault="006506F6" w:rsidP="000B666A">
      <w:pPr>
        <w:pStyle w:val="Style7"/>
        <w:widowControl/>
        <w:spacing w:line="240" w:lineRule="exact"/>
        <w:ind w:firstLine="734"/>
      </w:pPr>
    </w:p>
    <w:p w:rsidR="006506F6" w:rsidRPr="000B666A" w:rsidRDefault="006506F6" w:rsidP="000B6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506F6" w:rsidRPr="000B666A" w:rsidRDefault="006506F6" w:rsidP="00C74A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506F6" w:rsidRPr="000B666A" w:rsidSect="006720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6F6" w:rsidRDefault="006506F6" w:rsidP="000102F2">
      <w:pPr>
        <w:spacing w:after="0" w:line="240" w:lineRule="auto"/>
      </w:pPr>
      <w:r>
        <w:separator/>
      </w:r>
    </w:p>
  </w:endnote>
  <w:endnote w:type="continuationSeparator" w:id="1">
    <w:p w:rsidR="006506F6" w:rsidRDefault="006506F6" w:rsidP="0001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6F6" w:rsidRDefault="006506F6" w:rsidP="000102F2">
      <w:pPr>
        <w:spacing w:after="0" w:line="240" w:lineRule="auto"/>
      </w:pPr>
      <w:r>
        <w:separator/>
      </w:r>
    </w:p>
  </w:footnote>
  <w:footnote w:type="continuationSeparator" w:id="1">
    <w:p w:rsidR="006506F6" w:rsidRDefault="006506F6" w:rsidP="00010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32281AA"/>
    <w:lvl w:ilvl="0">
      <w:numFmt w:val="bullet"/>
      <w:lvlText w:val="*"/>
      <w:lvlJc w:val="left"/>
    </w:lvl>
  </w:abstractNum>
  <w:abstractNum w:abstractNumId="1">
    <w:nsid w:val="0CB12054"/>
    <w:multiLevelType w:val="hybridMultilevel"/>
    <w:tmpl w:val="334C3754"/>
    <w:lvl w:ilvl="0" w:tplc="5C6CF04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320A61"/>
    <w:multiLevelType w:val="singleLevel"/>
    <w:tmpl w:val="32F44558"/>
    <w:lvl w:ilvl="0">
      <w:start w:val="11"/>
      <w:numFmt w:val="decimal"/>
      <w:lvlText w:val="%1."/>
      <w:legacy w:legacy="1" w:legacySpace="0" w:legacyIndent="572"/>
      <w:lvlJc w:val="left"/>
      <w:rPr>
        <w:rFonts w:ascii="Times New Roman" w:hAnsi="Times New Roman" w:cs="Times New Roman" w:hint="default"/>
      </w:rPr>
    </w:lvl>
  </w:abstractNum>
  <w:abstractNum w:abstractNumId="3">
    <w:nsid w:val="1F955399"/>
    <w:multiLevelType w:val="singleLevel"/>
    <w:tmpl w:val="A10CE868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5D7B11"/>
    <w:multiLevelType w:val="singleLevel"/>
    <w:tmpl w:val="F9D607CC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6">
    <w:nsid w:val="6E4C2286"/>
    <w:multiLevelType w:val="hybridMultilevel"/>
    <w:tmpl w:val="C4B26E52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92" w:hanging="360"/>
      </w:pPr>
    </w:lvl>
    <w:lvl w:ilvl="2" w:tplc="0419001B">
      <w:start w:val="1"/>
      <w:numFmt w:val="lowerRoman"/>
      <w:lvlText w:val="%3."/>
      <w:lvlJc w:val="right"/>
      <w:pPr>
        <w:ind w:left="5912" w:hanging="180"/>
      </w:pPr>
    </w:lvl>
    <w:lvl w:ilvl="3" w:tplc="0419000F">
      <w:start w:val="1"/>
      <w:numFmt w:val="decimal"/>
      <w:lvlText w:val="%4."/>
      <w:lvlJc w:val="left"/>
      <w:pPr>
        <w:ind w:left="6632" w:hanging="360"/>
      </w:pPr>
    </w:lvl>
    <w:lvl w:ilvl="4" w:tplc="04190019">
      <w:start w:val="1"/>
      <w:numFmt w:val="lowerLetter"/>
      <w:lvlText w:val="%5."/>
      <w:lvlJc w:val="left"/>
      <w:pPr>
        <w:ind w:left="7352" w:hanging="360"/>
      </w:pPr>
    </w:lvl>
    <w:lvl w:ilvl="5" w:tplc="0419001B">
      <w:start w:val="1"/>
      <w:numFmt w:val="lowerRoman"/>
      <w:lvlText w:val="%6."/>
      <w:lvlJc w:val="right"/>
      <w:pPr>
        <w:ind w:left="8072" w:hanging="180"/>
      </w:pPr>
    </w:lvl>
    <w:lvl w:ilvl="6" w:tplc="0419000F">
      <w:start w:val="1"/>
      <w:numFmt w:val="decimal"/>
      <w:lvlText w:val="%7."/>
      <w:lvlJc w:val="left"/>
      <w:pPr>
        <w:ind w:left="8792" w:hanging="360"/>
      </w:pPr>
    </w:lvl>
    <w:lvl w:ilvl="7" w:tplc="04190019">
      <w:start w:val="1"/>
      <w:numFmt w:val="lowerLetter"/>
      <w:lvlText w:val="%8."/>
      <w:lvlJc w:val="left"/>
      <w:pPr>
        <w:ind w:left="9512" w:hanging="360"/>
      </w:pPr>
    </w:lvl>
    <w:lvl w:ilvl="8" w:tplc="0419001B">
      <w:start w:val="1"/>
      <w:numFmt w:val="lowerRoman"/>
      <w:lvlText w:val="%9."/>
      <w:lvlJc w:val="right"/>
      <w:pPr>
        <w:ind w:left="10232" w:hanging="180"/>
      </w:pPr>
    </w:lvl>
  </w:abstractNum>
  <w:abstractNum w:abstractNumId="7">
    <w:nsid w:val="735C577A"/>
    <w:multiLevelType w:val="singleLevel"/>
    <w:tmpl w:val="7216566E"/>
    <w:lvl w:ilvl="0">
      <w:start w:val="5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  <w:lvlOverride w:ilvl="0">
      <w:lvl w:ilvl="0"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58D"/>
    <w:rsid w:val="000102F2"/>
    <w:rsid w:val="0004199B"/>
    <w:rsid w:val="00044A81"/>
    <w:rsid w:val="00067727"/>
    <w:rsid w:val="000A22FD"/>
    <w:rsid w:val="000B666A"/>
    <w:rsid w:val="000C7BB4"/>
    <w:rsid w:val="00136F53"/>
    <w:rsid w:val="00177A5D"/>
    <w:rsid w:val="001B40A6"/>
    <w:rsid w:val="001E699B"/>
    <w:rsid w:val="002738AF"/>
    <w:rsid w:val="002965E0"/>
    <w:rsid w:val="002A1B97"/>
    <w:rsid w:val="002C21EB"/>
    <w:rsid w:val="002E09F4"/>
    <w:rsid w:val="002F6BF8"/>
    <w:rsid w:val="003328B3"/>
    <w:rsid w:val="00353185"/>
    <w:rsid w:val="00410F4E"/>
    <w:rsid w:val="00411057"/>
    <w:rsid w:val="0044540C"/>
    <w:rsid w:val="00455377"/>
    <w:rsid w:val="004935CD"/>
    <w:rsid w:val="004B559A"/>
    <w:rsid w:val="004C1C07"/>
    <w:rsid w:val="00506194"/>
    <w:rsid w:val="0056563F"/>
    <w:rsid w:val="00567401"/>
    <w:rsid w:val="00575EB0"/>
    <w:rsid w:val="005804C9"/>
    <w:rsid w:val="005C4474"/>
    <w:rsid w:val="005C4E08"/>
    <w:rsid w:val="006506F6"/>
    <w:rsid w:val="00657417"/>
    <w:rsid w:val="00660E67"/>
    <w:rsid w:val="00672075"/>
    <w:rsid w:val="00672986"/>
    <w:rsid w:val="006B4A27"/>
    <w:rsid w:val="006B57F8"/>
    <w:rsid w:val="006D58DA"/>
    <w:rsid w:val="006F3251"/>
    <w:rsid w:val="007052BF"/>
    <w:rsid w:val="007217E9"/>
    <w:rsid w:val="0072774E"/>
    <w:rsid w:val="007349A3"/>
    <w:rsid w:val="00763189"/>
    <w:rsid w:val="00764C54"/>
    <w:rsid w:val="00783A7D"/>
    <w:rsid w:val="007A4C5D"/>
    <w:rsid w:val="007B761A"/>
    <w:rsid w:val="007D5781"/>
    <w:rsid w:val="007F3E4E"/>
    <w:rsid w:val="00806E6D"/>
    <w:rsid w:val="00864A36"/>
    <w:rsid w:val="0087258D"/>
    <w:rsid w:val="008739C5"/>
    <w:rsid w:val="008C2A10"/>
    <w:rsid w:val="008F7A69"/>
    <w:rsid w:val="009016F6"/>
    <w:rsid w:val="00912541"/>
    <w:rsid w:val="00915489"/>
    <w:rsid w:val="009166F9"/>
    <w:rsid w:val="009928F8"/>
    <w:rsid w:val="009E4280"/>
    <w:rsid w:val="00A300A7"/>
    <w:rsid w:val="00A93C6F"/>
    <w:rsid w:val="00A977EB"/>
    <w:rsid w:val="00AB1255"/>
    <w:rsid w:val="00AC39E3"/>
    <w:rsid w:val="00AE4BB1"/>
    <w:rsid w:val="00B638C2"/>
    <w:rsid w:val="00B74BDE"/>
    <w:rsid w:val="00BE568D"/>
    <w:rsid w:val="00BE6E72"/>
    <w:rsid w:val="00C01304"/>
    <w:rsid w:val="00C01D65"/>
    <w:rsid w:val="00C12619"/>
    <w:rsid w:val="00C21FC3"/>
    <w:rsid w:val="00C4709F"/>
    <w:rsid w:val="00C62D56"/>
    <w:rsid w:val="00C74A0E"/>
    <w:rsid w:val="00C74A3C"/>
    <w:rsid w:val="00C93B11"/>
    <w:rsid w:val="00CA6905"/>
    <w:rsid w:val="00CB3887"/>
    <w:rsid w:val="00CC5205"/>
    <w:rsid w:val="00CD5ED4"/>
    <w:rsid w:val="00CF3BDE"/>
    <w:rsid w:val="00D14E3E"/>
    <w:rsid w:val="00D22086"/>
    <w:rsid w:val="00D60FF8"/>
    <w:rsid w:val="00D71654"/>
    <w:rsid w:val="00D8127B"/>
    <w:rsid w:val="00E50282"/>
    <w:rsid w:val="00E727C9"/>
    <w:rsid w:val="00ED52F2"/>
    <w:rsid w:val="00F1199D"/>
    <w:rsid w:val="00F3051F"/>
    <w:rsid w:val="00F428E3"/>
    <w:rsid w:val="00F503C3"/>
    <w:rsid w:val="00F57ADA"/>
    <w:rsid w:val="00F81C9D"/>
    <w:rsid w:val="00FB18F2"/>
    <w:rsid w:val="00FD4F2E"/>
    <w:rsid w:val="00FE07F1"/>
    <w:rsid w:val="00FE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5CD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725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258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Title">
    <w:name w:val="Title"/>
    <w:basedOn w:val="Normal"/>
    <w:link w:val="TitleChar"/>
    <w:uiPriority w:val="99"/>
    <w:qFormat/>
    <w:rsid w:val="0087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87258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Normal"/>
    <w:uiPriority w:val="99"/>
    <w:rsid w:val="00410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410F4E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B57F8"/>
    <w:pPr>
      <w:ind w:left="720"/>
    </w:pPr>
  </w:style>
  <w:style w:type="paragraph" w:customStyle="1" w:styleId="Style7">
    <w:name w:val="Style7"/>
    <w:basedOn w:val="Normal"/>
    <w:uiPriority w:val="99"/>
    <w:rsid w:val="00BE6E72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DefaultParagraphFont"/>
    <w:uiPriority w:val="99"/>
    <w:rsid w:val="00BE6E7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Normal"/>
    <w:uiPriority w:val="99"/>
    <w:rsid w:val="00BE6E72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DefaultParagraphFont"/>
    <w:uiPriority w:val="99"/>
    <w:rsid w:val="00BE6E7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Normal"/>
    <w:uiPriority w:val="99"/>
    <w:rsid w:val="00660E67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660E67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1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5489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DefaultParagraphFont"/>
    <w:uiPriority w:val="99"/>
    <w:rsid w:val="000B666A"/>
    <w:rPr>
      <w:rFonts w:ascii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99"/>
    <w:rsid w:val="008C2A1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10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102F2"/>
  </w:style>
  <w:style w:type="paragraph" w:styleId="Footer">
    <w:name w:val="footer"/>
    <w:basedOn w:val="Normal"/>
    <w:link w:val="FooterChar"/>
    <w:uiPriority w:val="99"/>
    <w:rsid w:val="00010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02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4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313</Words>
  <Characters>1790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7</cp:revision>
  <cp:lastPrinted>2022-08-23T06:11:00Z</cp:lastPrinted>
  <dcterms:created xsi:type="dcterms:W3CDTF">2022-08-18T07:21:00Z</dcterms:created>
  <dcterms:modified xsi:type="dcterms:W3CDTF">2022-08-23T06:12:00Z</dcterms:modified>
</cp:coreProperties>
</file>